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1099"/>
        <w:gridCol w:w="1242"/>
        <w:gridCol w:w="1493"/>
        <w:gridCol w:w="1350"/>
        <w:gridCol w:w="1336"/>
        <w:gridCol w:w="1344"/>
        <w:gridCol w:w="974"/>
      </w:tblGrid>
      <w:tr w:rsidR="00FD3616" w14:paraId="640091CB" w14:textId="77777777">
        <w:trPr>
          <w:trHeight w:val="853"/>
        </w:trPr>
        <w:tc>
          <w:tcPr>
            <w:tcW w:w="9303" w:type="dxa"/>
            <w:gridSpan w:val="8"/>
            <w:shd w:val="clear" w:color="auto" w:fill="auto"/>
            <w:vAlign w:val="center"/>
          </w:tcPr>
          <w:p w14:paraId="207FDAFB" w14:textId="46BCC97B" w:rsidR="00FD3616" w:rsidRDefault="00D8344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学位</w:t>
            </w:r>
            <w:r w:rsidR="002A6381"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论文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预</w:t>
            </w:r>
            <w:r w:rsidR="002A6381"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</w:rPr>
              <w:t>答辩评分表</w:t>
            </w:r>
          </w:p>
        </w:tc>
      </w:tr>
      <w:tr w:rsidR="00FD3616" w14:paraId="5DA9DBDF" w14:textId="77777777">
        <w:trPr>
          <w:trHeight w:val="313"/>
        </w:trPr>
        <w:tc>
          <w:tcPr>
            <w:tcW w:w="1564" w:type="dxa"/>
            <w:gridSpan w:val="2"/>
            <w:shd w:val="clear" w:color="auto" w:fill="auto"/>
            <w:vAlign w:val="center"/>
          </w:tcPr>
          <w:p w14:paraId="04E604F2" w14:textId="77777777" w:rsidR="00FD3616" w:rsidRDefault="002A6381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论文题目：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758767C" w14:textId="77777777" w:rsidR="00FD3616" w:rsidRDefault="00FD3616">
            <w:pPr>
              <w:jc w:val="righ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14:paraId="67C619DC" w14:textId="77777777" w:rsidR="00FD3616" w:rsidRDefault="00FD3616">
            <w:pPr>
              <w:jc w:val="righ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5DAEA35" w14:textId="77777777" w:rsidR="00FD3616" w:rsidRDefault="00FD3616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A57D290" w14:textId="77777777" w:rsidR="00FD3616" w:rsidRDefault="00FD3616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0635B9F4" w14:textId="0B16CF0B" w:rsidR="00FD3616" w:rsidRDefault="00FD361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62B7EBC" w14:textId="77777777" w:rsidR="00FD3616" w:rsidRDefault="00FD3616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4EBD802F" w14:textId="77777777">
        <w:trPr>
          <w:trHeight w:val="313"/>
        </w:trPr>
        <w:tc>
          <w:tcPr>
            <w:tcW w:w="1564" w:type="dxa"/>
            <w:gridSpan w:val="2"/>
            <w:shd w:val="clear" w:color="auto" w:fill="auto"/>
            <w:vAlign w:val="center"/>
          </w:tcPr>
          <w:p w14:paraId="5864D13A" w14:textId="4F6B7274" w:rsidR="00FD3616" w:rsidRDefault="005F5721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</w:t>
            </w:r>
            <w:r w:rsidR="002A63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答辩申请人：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EBB8865" w14:textId="77777777" w:rsidR="00FD3616" w:rsidRDefault="00FD3616">
            <w:pPr>
              <w:jc w:val="righ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14:paraId="6B6C5ADD" w14:textId="77777777" w:rsidR="00FD3616" w:rsidRDefault="00FD3616">
            <w:pPr>
              <w:jc w:val="righ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6E6B7C3" w14:textId="77777777" w:rsidR="00FD3616" w:rsidRDefault="00FD3616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4C2487D6" w14:textId="77777777" w:rsidR="00FD3616" w:rsidRDefault="00FD3616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07BE7F9" w14:textId="77777777" w:rsidR="00FD3616" w:rsidRDefault="002A638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学号：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C7EFD06" w14:textId="77777777" w:rsidR="00FD3616" w:rsidRDefault="00FD3616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0A1D8506" w14:textId="77777777">
        <w:trPr>
          <w:trHeight w:val="32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B5CF8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A8464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评分项目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5B231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评分依据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1CEAE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2AAA0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8858E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872B9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不合格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610C0" w14:textId="77777777" w:rsidR="00FD3616" w:rsidRDefault="002A6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D3616" w14:paraId="5C67CF2C" w14:textId="77777777">
        <w:trPr>
          <w:trHeight w:val="114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4E09E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9D208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语言沟通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656F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语言表达，陈述思路，层次分明，表达的逻辑性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F15B7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语言表达流畅，陈述思路清晰，层级分明，逻辑脉络清楚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BE68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语言表达较流畅，陈述思路清晰，有一定的层次，且符合逻辑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58D13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能够表达出自己的观点，有一定的思路，且符合逻辑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DDF5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思路混乱，逻辑不清晰，言语表达混乱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CC17E" w14:textId="77777777" w:rsidR="00FD3616" w:rsidRDefault="00FD3616">
            <w:pPr>
              <w:spacing w:line="30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198D3341" w14:textId="77777777">
        <w:trPr>
          <w:trHeight w:val="2055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3A101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6AEB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论文陈述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6A51F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论点明确，论据充分，论证合理，表达清晰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95188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论点集中明确，论据充分，论证过程严密，文章内容丰富厚实，语言流畅，表达能力较强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9BE2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论点集中明确，论据充分，论证过程严密，能够就某一问题发表自己的看法或评论，表述一般，但完整有序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DFFE5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论证枝蔓过多，但论点论据完整，内容仅罗列一般性常识，但基本正确，表达能力较差，但能理解其意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EE962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论证过程严重不足，概念不清，内容贫乏，表达能力差，态度极不认真</w:t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C0B61" w14:textId="77777777" w:rsidR="00FD3616" w:rsidRDefault="00FD3616">
            <w:pPr>
              <w:spacing w:line="30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1A8C3C46" w14:textId="77777777">
        <w:trPr>
          <w:trHeight w:val="233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3F2C2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E93D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论文展示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(10分)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48268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答辩论文通过辅助工具，例如PPT、图表等，仔细的整合和有效利用，论文清楚的呈现出来；打印版论文格式符合规范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BA0EF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PPT等辅助工具，清晰有效的展示论文的主要内容，制作精美，内容全面；打印版论文格式标准，完全符合规范，无错误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99971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PPT等辅助工具可以表达论文的基本观点，清晰明了；打印版论文格式符合规范要求，无明显错误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2266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PPT等辅助工具基本可以表达论文的基本观点，清晰明了；格式基本符合规范要求，有少量明显错误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46C31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PPT等辅助工具不能表达出论文的基本观点，内容不清晰；格式不规范，错误较多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77372C" w14:textId="77777777" w:rsidR="00FD3616" w:rsidRDefault="00FD3616">
            <w:pPr>
              <w:spacing w:line="30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2CE538A9" w14:textId="77777777">
        <w:trPr>
          <w:trHeight w:val="1302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10BA2" w14:textId="77777777" w:rsidR="00FD3616" w:rsidRDefault="002A638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7F88B" w14:textId="342AFCFD" w:rsidR="00FD3616" w:rsidRDefault="001B1DED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</w:t>
            </w:r>
            <w:r w:rsidR="002A63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答辩回答</w:t>
            </w:r>
            <w:r w:rsidR="002A63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6AE8B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能够准确流利地回答答辩老师提出的各种问题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2FBFA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准备充分，思路清晰，应答切题，主要问题回答深入，有自己的独特见解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7039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准备较充分，思路较清晰，论述有个人见解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322B5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准备基本充分，陈述思路基本清新，无个人观点，能基本应对答辩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75818" w14:textId="77777777" w:rsidR="00FD3616" w:rsidRDefault="002A638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准备不充分，陈述不清晰，表述错误，论点和概念不清，不能回答论文中的问题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B3821" w14:textId="77777777" w:rsidR="00FD3616" w:rsidRDefault="00FD3616">
            <w:pPr>
              <w:spacing w:line="30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6F38E226" w14:textId="77777777">
        <w:trPr>
          <w:trHeight w:val="318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B69BB" w14:textId="77777777" w:rsidR="00FD3616" w:rsidRDefault="002A6381">
            <w:pPr>
              <w:widowControl/>
              <w:spacing w:line="26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42FEE" w14:textId="77777777" w:rsidR="00FD3616" w:rsidRDefault="002A6381">
            <w:pPr>
              <w:widowControl/>
              <w:spacing w:line="26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（100分）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FA72F" w14:textId="77777777" w:rsidR="00FD3616" w:rsidRDefault="002A6381">
            <w:pPr>
              <w:widowControl/>
              <w:spacing w:line="26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6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D9B3A" w14:textId="77777777" w:rsidR="00FD3616" w:rsidRDefault="00FD3616">
            <w:pPr>
              <w:spacing w:line="260" w:lineRule="exact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D3616" w14:paraId="267409BC" w14:textId="77777777" w:rsidTr="00D616B4">
        <w:trPr>
          <w:trHeight w:val="1450"/>
        </w:trPr>
        <w:tc>
          <w:tcPr>
            <w:tcW w:w="93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0B74B" w14:textId="57A0CAEA" w:rsidR="005A1C65" w:rsidRPr="004E4A32" w:rsidRDefault="005A1C65" w:rsidP="005A1C65">
            <w:pPr>
              <w:widowControl/>
              <w:spacing w:line="280" w:lineRule="exact"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E4A3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学位论文预答辩决议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分以上为通过 ）</w:t>
            </w:r>
            <w:r w:rsidRPr="004E4A3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：</w:t>
            </w:r>
          </w:p>
          <w:p w14:paraId="62048977" w14:textId="77777777" w:rsidR="005A1C65" w:rsidRPr="004E4A32" w:rsidRDefault="005A1C65" w:rsidP="005A1C65">
            <w:pPr>
              <w:widowControl/>
              <w:spacing w:line="280" w:lineRule="exact"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61C85F8A" w14:textId="77777777" w:rsidR="00FD3616" w:rsidRDefault="005A1C65" w:rsidP="005A1C65">
            <w:pPr>
              <w:widowControl/>
              <w:spacing w:line="280" w:lineRule="exact"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       </w:t>
            </w:r>
            <w:r w:rsidRPr="004E4A32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4E4A3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通过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[  ]</w:t>
            </w:r>
            <w:r w:rsidRPr="004E4A32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            </w:t>
            </w:r>
            <w:r w:rsidRPr="004E4A3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不通过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[  ]</w:t>
            </w:r>
          </w:p>
          <w:p w14:paraId="09A598AE" w14:textId="77777777" w:rsidR="005A1C65" w:rsidRDefault="005A1C65" w:rsidP="005A1C65">
            <w:pPr>
              <w:widowControl/>
              <w:spacing w:line="280" w:lineRule="exact"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75423E97" w14:textId="09681EF8" w:rsidR="005A1C65" w:rsidRDefault="005A1C65" w:rsidP="005A1C65">
            <w:pPr>
              <w:widowControl/>
              <w:spacing w:line="280" w:lineRule="exact"/>
              <w:jc w:val="righ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   月   日</w:t>
            </w:r>
          </w:p>
          <w:p w14:paraId="7448C32A" w14:textId="30DEFAA4" w:rsidR="005A1C65" w:rsidRPr="00D616B4" w:rsidRDefault="005A1C65" w:rsidP="005A1C65">
            <w:pPr>
              <w:widowControl/>
              <w:spacing w:line="280" w:lineRule="exact"/>
              <w:jc w:val="left"/>
              <w:textAlignment w:val="top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</w:tr>
    </w:tbl>
    <w:p w14:paraId="55311CA4" w14:textId="77777777" w:rsidR="00FD3616" w:rsidRDefault="00FD3616">
      <w:pPr>
        <w:spacing w:line="200" w:lineRule="exact"/>
      </w:pPr>
    </w:p>
    <w:sectPr w:rsidR="00FD3616">
      <w:pgSz w:w="11906" w:h="16838"/>
      <w:pgMar w:top="1134" w:right="1134" w:bottom="851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7BDB" w14:textId="77777777" w:rsidR="00B257C3" w:rsidRDefault="00B257C3" w:rsidP="00023531">
      <w:r>
        <w:separator/>
      </w:r>
    </w:p>
  </w:endnote>
  <w:endnote w:type="continuationSeparator" w:id="0">
    <w:p w14:paraId="1458ECDC" w14:textId="77777777" w:rsidR="00B257C3" w:rsidRDefault="00B257C3" w:rsidP="0002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27DD6" w14:textId="77777777" w:rsidR="00B257C3" w:rsidRDefault="00B257C3" w:rsidP="00023531">
      <w:r>
        <w:separator/>
      </w:r>
    </w:p>
  </w:footnote>
  <w:footnote w:type="continuationSeparator" w:id="0">
    <w:p w14:paraId="5ADB71C3" w14:textId="77777777" w:rsidR="00B257C3" w:rsidRDefault="00B257C3" w:rsidP="00023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76A5680"/>
    <w:rsid w:val="00023531"/>
    <w:rsid w:val="000A5FC1"/>
    <w:rsid w:val="001B1DED"/>
    <w:rsid w:val="001B68ED"/>
    <w:rsid w:val="002A1B8E"/>
    <w:rsid w:val="002A6381"/>
    <w:rsid w:val="002C2A97"/>
    <w:rsid w:val="00447005"/>
    <w:rsid w:val="004E4A32"/>
    <w:rsid w:val="005A1C65"/>
    <w:rsid w:val="005F5721"/>
    <w:rsid w:val="007A6DA1"/>
    <w:rsid w:val="00B257C3"/>
    <w:rsid w:val="00C0455D"/>
    <w:rsid w:val="00D03049"/>
    <w:rsid w:val="00D616B4"/>
    <w:rsid w:val="00D8344A"/>
    <w:rsid w:val="00E73E1B"/>
    <w:rsid w:val="00FA5D40"/>
    <w:rsid w:val="00FD3616"/>
    <w:rsid w:val="4073197D"/>
    <w:rsid w:val="431E4759"/>
    <w:rsid w:val="476A5680"/>
    <w:rsid w:val="50CF2451"/>
    <w:rsid w:val="6D535020"/>
    <w:rsid w:val="7A700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861667"/>
  <w15:docId w15:val="{D1AA0B62-500A-418D-85D4-63BFC80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235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23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235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14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</dc:creator>
  <cp:lastModifiedBy>项平</cp:lastModifiedBy>
  <cp:revision>10</cp:revision>
  <cp:lastPrinted>2020-11-20T01:42:00Z</cp:lastPrinted>
  <dcterms:created xsi:type="dcterms:W3CDTF">2024-06-27T08:19:00Z</dcterms:created>
  <dcterms:modified xsi:type="dcterms:W3CDTF">2024-12-11T03:12:00Z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